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31C70F27" w14:textId="77777777" w:rsidR="0047349C" w:rsidRPr="004146EC" w:rsidRDefault="0047349C" w:rsidP="0047349C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4302-0150/2024</w:t>
      </w:r>
    </w:p>
    <w:p w14:paraId="3C9D2861" w14:textId="77777777" w:rsidR="0047349C" w:rsidRPr="004146EC" w:rsidRDefault="0047349C" w:rsidP="0047349C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2024-291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soponudnika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464738A7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181A3B">
        <w:rPr>
          <w:rFonts w:cs="Arial"/>
          <w:i/>
        </w:rPr>
        <w:t>ponudbe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427CE" w14:textId="77777777" w:rsidR="009D7692" w:rsidRDefault="009D7692">
      <w:r>
        <w:separator/>
      </w:r>
    </w:p>
  </w:endnote>
  <w:endnote w:type="continuationSeparator" w:id="0">
    <w:p w14:paraId="60243373" w14:textId="77777777" w:rsidR="009D7692" w:rsidRDefault="009D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20BC5B5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349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349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034708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34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34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0E68B" w14:textId="77777777" w:rsidR="009D7692" w:rsidRDefault="009D7692">
      <w:r>
        <w:separator/>
      </w:r>
    </w:p>
  </w:footnote>
  <w:footnote w:type="continuationSeparator" w:id="0">
    <w:p w14:paraId="528F2078" w14:textId="77777777" w:rsidR="009D7692" w:rsidRDefault="009D7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6E4CC5" w:rsidR="00C0552D" w:rsidRPr="009C7CFD" w:rsidRDefault="00475BDC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0E474A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474A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1A3B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3749"/>
    <w:rsid w:val="00235E41"/>
    <w:rsid w:val="002413BB"/>
    <w:rsid w:val="00241698"/>
    <w:rsid w:val="0025100F"/>
    <w:rsid w:val="00251D3F"/>
    <w:rsid w:val="002523A6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131"/>
    <w:rsid w:val="0037231D"/>
    <w:rsid w:val="00380840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4B76"/>
    <w:rsid w:val="0043532D"/>
    <w:rsid w:val="00445049"/>
    <w:rsid w:val="004527D6"/>
    <w:rsid w:val="00455EB9"/>
    <w:rsid w:val="004720C5"/>
    <w:rsid w:val="0047349C"/>
    <w:rsid w:val="00475BDC"/>
    <w:rsid w:val="0047643E"/>
    <w:rsid w:val="004777D5"/>
    <w:rsid w:val="004801D0"/>
    <w:rsid w:val="004A0508"/>
    <w:rsid w:val="004A50C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A4DD5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254A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0A9"/>
    <w:rsid w:val="007F3757"/>
    <w:rsid w:val="007F4AC2"/>
    <w:rsid w:val="007F7EE3"/>
    <w:rsid w:val="008155E7"/>
    <w:rsid w:val="00815CB3"/>
    <w:rsid w:val="00824D1D"/>
    <w:rsid w:val="00830FBC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772E5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D7692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768E4"/>
    <w:rsid w:val="00A80F14"/>
    <w:rsid w:val="00A83E62"/>
    <w:rsid w:val="00A92149"/>
    <w:rsid w:val="00A92BBB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045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B3FD2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06445"/>
    <w:rsid w:val="00E2492B"/>
    <w:rsid w:val="00E30663"/>
    <w:rsid w:val="00E30DB7"/>
    <w:rsid w:val="00E3300C"/>
    <w:rsid w:val="00E43C3D"/>
    <w:rsid w:val="00E44BD5"/>
    <w:rsid w:val="00E54EC4"/>
    <w:rsid w:val="00E550C0"/>
    <w:rsid w:val="00E61921"/>
    <w:rsid w:val="00E676C3"/>
    <w:rsid w:val="00E749F2"/>
    <w:rsid w:val="00E81DF5"/>
    <w:rsid w:val="00E932C8"/>
    <w:rsid w:val="00E95B73"/>
    <w:rsid w:val="00E9600A"/>
    <w:rsid w:val="00E97A5C"/>
    <w:rsid w:val="00EA7B9C"/>
    <w:rsid w:val="00EB0DA9"/>
    <w:rsid w:val="00EB3FAB"/>
    <w:rsid w:val="00EC3D4E"/>
    <w:rsid w:val="00ED41FC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01E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8404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D6B9E4-FA91-4A0E-B9D2-97F5A7139E00}"/>
</file>

<file path=customXml/itemProps4.xml><?xml version="1.0" encoding="utf-8"?>
<ds:datastoreItem xmlns:ds="http://schemas.openxmlformats.org/officeDocument/2006/customXml" ds:itemID="{1445062D-B00C-42C2-A2CF-5825396B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13</cp:revision>
  <cp:lastPrinted>2016-06-20T06:30:00Z</cp:lastPrinted>
  <dcterms:created xsi:type="dcterms:W3CDTF">2023-04-24T07:47:00Z</dcterms:created>
  <dcterms:modified xsi:type="dcterms:W3CDTF">2024-08-13T12:19:00Z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